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060-26-00243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BLB NRW Münster / Justizzentrum - Sanierung Geb. 3 / BE + Baulogistik + Gerüst + Baureinigung / 060-26-00243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Baustelleneinrichtung / Baulogistik / Gerüstarbeiten / Baureinigung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